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Header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Header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535646" w:rsidRDefault="000929BB" w:rsidP="0024118E">
            <w:pPr>
              <w:pStyle w:val="Heading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3564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genția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ezvoltare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egională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535646" w:rsidRDefault="000929BB" w:rsidP="00C76D70">
            <w:pPr>
              <w:pStyle w:val="Heading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35646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535646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 w:rsidRPr="0053564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2462C0" w:rsidRPr="00535646">
              <w:rPr>
                <w:rFonts w:ascii="Trebuchet MS" w:hAnsi="Trebuchet MS"/>
                <w:sz w:val="20"/>
                <w:szCs w:val="20"/>
              </w:rPr>
              <w:t>0</w:t>
            </w:r>
            <w:r w:rsidR="00793887" w:rsidRPr="00535646">
              <w:rPr>
                <w:rFonts w:ascii="Trebuchet MS" w:hAnsi="Trebuchet MS"/>
                <w:sz w:val="20"/>
                <w:szCs w:val="20"/>
              </w:rPr>
              <w:t>5</w:t>
            </w:r>
            <w:r w:rsidR="0080496C" w:rsidRPr="00535646">
              <w:rPr>
                <w:rFonts w:ascii="Trebuchet MS" w:hAnsi="Trebuchet MS"/>
                <w:sz w:val="20"/>
                <w:szCs w:val="20"/>
              </w:rPr>
              <w:t>.0</w:t>
            </w:r>
            <w:r w:rsidR="00793887" w:rsidRPr="00535646">
              <w:rPr>
                <w:rFonts w:ascii="Trebuchet MS" w:hAnsi="Trebuchet MS"/>
                <w:sz w:val="20"/>
                <w:szCs w:val="20"/>
              </w:rPr>
              <w:t>5</w:t>
            </w:r>
            <w:r w:rsidR="0080496C" w:rsidRPr="00535646">
              <w:rPr>
                <w:rFonts w:ascii="Trebuchet MS" w:hAnsi="Trebuchet MS"/>
                <w:sz w:val="20"/>
                <w:szCs w:val="20"/>
              </w:rPr>
              <w:t>.201</w:t>
            </w:r>
            <w:r w:rsidR="002462C0" w:rsidRPr="00535646">
              <w:rPr>
                <w:rFonts w:ascii="Trebuchet MS" w:hAnsi="Trebuchet MS"/>
                <w:sz w:val="20"/>
                <w:szCs w:val="20"/>
              </w:rPr>
              <w:t>5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35646">
              <w:rPr>
                <w:rFonts w:ascii="Trebuchet MS" w:hAnsi="Trebuchet MS"/>
                <w:sz w:val="20"/>
                <w:szCs w:val="20"/>
              </w:rPr>
              <w:t>unui</w:t>
            </w:r>
            <w:r w:rsidR="00A14BB6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35646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 de expert </w:t>
            </w:r>
            <w:r w:rsidR="00FE6682">
              <w:rPr>
                <w:rFonts w:ascii="Trebuchet MS" w:hAnsi="Trebuchet MS"/>
                <w:sz w:val="20"/>
                <w:szCs w:val="20"/>
              </w:rPr>
              <w:t xml:space="preserve">SMIS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în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cadrul </w:t>
            </w:r>
            <w:r w:rsidR="00755E67" w:rsidRPr="00535646">
              <w:rPr>
                <w:rFonts w:ascii="Trebuchet MS" w:hAnsi="Trebuchet MS"/>
                <w:sz w:val="20"/>
                <w:szCs w:val="20"/>
              </w:rPr>
              <w:t>Compartimentului Asistență Tehnică și Relația cu AM PO</w:t>
            </w:r>
            <w:r w:rsidR="00D947C1" w:rsidRPr="00535646">
              <w:rPr>
                <w:rFonts w:ascii="Trebuchet MS" w:hAnsi="Trebuchet MS"/>
                <w:sz w:val="20"/>
                <w:szCs w:val="20"/>
              </w:rPr>
              <w:t>R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E6A95" w:rsidRPr="00535646">
              <w:rPr>
                <w:rFonts w:ascii="Trebuchet MS" w:hAnsi="Trebuchet MS"/>
                <w:sz w:val="20"/>
                <w:szCs w:val="20"/>
              </w:rPr>
              <w:t>Direcția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 Organism Intermediar PO</w:t>
            </w:r>
            <w:r w:rsidR="004E6A95" w:rsidRPr="00535646">
              <w:rPr>
                <w:rFonts w:ascii="Trebuchet MS" w:hAnsi="Trebuchet MS"/>
                <w:sz w:val="20"/>
                <w:szCs w:val="20"/>
              </w:rPr>
              <w:t>R</w:t>
            </w:r>
            <w:r w:rsidR="0024118E" w:rsidRPr="00535646">
              <w:rPr>
                <w:rFonts w:ascii="Trebuchet MS" w:hAnsi="Trebuchet MS"/>
                <w:sz w:val="20"/>
                <w:szCs w:val="20"/>
              </w:rPr>
              <w:t>,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la sediul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>, Str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535646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535646">
              <w:rPr>
                <w:rFonts w:ascii="Trebuchet MS" w:hAnsi="Trebuchet MS"/>
                <w:sz w:val="20"/>
                <w:szCs w:val="20"/>
              </w:rPr>
              <w:t>7A</w:t>
            </w:r>
            <w:r w:rsidRPr="00535646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535646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 w:rsidRPr="00535646">
              <w:rPr>
                <w:rFonts w:ascii="Trebuchet MS" w:hAnsi="Trebuchet MS"/>
                <w:sz w:val="20"/>
                <w:szCs w:val="20"/>
              </w:rPr>
              <w:t>ul</w:t>
            </w:r>
            <w:r w:rsidR="00755E67" w:rsidRPr="00535646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535646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 w:rsidRPr="00535646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535646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 xml:space="preserve"> de 1</w:t>
            </w:r>
            <w:r w:rsidR="004E6A95" w:rsidRPr="00535646">
              <w:rPr>
                <w:rFonts w:ascii="Trebuchet MS" w:hAnsi="Trebuchet MS"/>
                <w:sz w:val="20"/>
                <w:szCs w:val="20"/>
              </w:rPr>
              <w:t>2 luni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 xml:space="preserve"> din momentul angajării.</w:t>
            </w:r>
          </w:p>
          <w:p w:rsidR="000929BB" w:rsidRPr="00535646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535646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535646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535646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="00144ACC" w:rsidRPr="00535646">
              <w:rPr>
                <w:rFonts w:ascii="Trebuchet MS" w:hAnsi="Trebuchet MS" w:cs="Arial"/>
                <w:sz w:val="20"/>
                <w:szCs w:val="20"/>
              </w:rPr>
              <w:t>ul acesteia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EC5E36" w:rsidRPr="00535646" w:rsidRDefault="00EC5E36" w:rsidP="00EC5E36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Cursuri de instruire în domeniul IT, în cazul în care candidatul nu este absolvent de studii superioare de specialitate în acest domeniu;</w:t>
            </w:r>
          </w:p>
          <w:p w:rsidR="00EC5E36" w:rsidRPr="00535646" w:rsidRDefault="00EC5E36" w:rsidP="00EC5E36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Cunoştinţe foarte bune în următoarele domenii: configurare şi administrare reţea de calculatoare şi acces internet, configurare şi administrare sisteme de calcul (ce rulează sisteme de operare Windows) hardware şi software, utilizare avansată a suitei Microsoft Office (Word, Excel, PowerPoint, Outlook, Acce</w:t>
            </w:r>
            <w:r w:rsidR="00F1277C" w:rsidRPr="00535646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s);</w:t>
            </w:r>
          </w:p>
          <w:p w:rsidR="000929BB" w:rsidRPr="00535646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535646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535646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35646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535646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793887" w:rsidRPr="00535646">
              <w:rPr>
                <w:rFonts w:ascii="Trebuchet MS" w:hAnsi="Trebuchet MS" w:cs="Arial"/>
                <w:b/>
                <w:sz w:val="20"/>
                <w:szCs w:val="20"/>
              </w:rPr>
              <w:t>04</w:t>
            </w:r>
            <w:r w:rsidR="0080496C" w:rsidRPr="00535646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793887" w:rsidRPr="00535646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="0080496C" w:rsidRPr="00535646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F1277C" w:rsidRPr="00535646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="00624751" w:rsidRPr="00535646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535646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F1277C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4</w:t>
            </w:r>
            <w:r w:rsidR="00063DD2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Pr="00535646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 w:rsidRPr="00535646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AB5B47" w:rsidRPr="00535646">
              <w:rPr>
                <w:rFonts w:ascii="Trebuchet MS" w:hAnsi="Trebuchet MS" w:cs="Arial"/>
                <w:b/>
                <w:sz w:val="20"/>
                <w:szCs w:val="20"/>
              </w:rPr>
              <w:t>0</w:t>
            </w:r>
            <w:r w:rsidR="00793887" w:rsidRPr="00535646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="009669FE" w:rsidRPr="00535646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793887" w:rsidRPr="00535646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="009669FE" w:rsidRPr="00535646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F1277C" w:rsidRPr="00535646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535646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535646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 w:rsidRPr="00535646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535646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535646" w:rsidRDefault="00F5072C" w:rsidP="00F5072C">
            <w:pPr>
              <w:pStyle w:val="ListParagraph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535646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535646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i, tel. 0242/331769. Persoane de contact:</w:t>
            </w:r>
            <w:r w:rsidR="00A673F8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E</w:t>
            </w:r>
            <w:r w:rsidR="004F050B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zaru Felix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793887" w:rsidRPr="00535646">
              <w:rPr>
                <w:rFonts w:ascii="Trebuchet MS" w:hAnsi="Trebuchet MS" w:cs="Arial"/>
                <w:b/>
                <w:sz w:val="20"/>
                <w:szCs w:val="20"/>
              </w:rPr>
              <w:t>Șef compartiment AT și relația cu AM</w:t>
            </w:r>
            <w:r w:rsidR="00793887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793887" w:rsidRPr="00535646">
              <w:rPr>
                <w:rFonts w:ascii="Trebuchet MS" w:hAnsi="Trebuchet MS" w:cs="Arial"/>
                <w:b/>
                <w:sz w:val="20"/>
                <w:szCs w:val="20"/>
              </w:rPr>
              <w:t>POR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852BE5" w:rsidRPr="00535646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felix.ezaru@adrmuntenia.ro</w:t>
              </w:r>
            </w:hyperlink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535646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481664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481664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481664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bookmarkStart w:id="0" w:name="_GoBack"/>
            <w:bookmarkEnd w:id="0"/>
            <w:r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535646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53564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535646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35646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535646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535646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535646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911" w:rsidRDefault="00BD7911">
      <w:r>
        <w:separator/>
      </w:r>
    </w:p>
  </w:endnote>
  <w:endnote w:type="continuationSeparator" w:id="0">
    <w:p w:rsidR="00BD7911" w:rsidRDefault="00BD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911" w:rsidRDefault="00BD7911">
      <w:r>
        <w:separator/>
      </w:r>
    </w:p>
  </w:footnote>
  <w:footnote w:type="continuationSeparator" w:id="0">
    <w:p w:rsidR="00BD7911" w:rsidRDefault="00BD7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352"/>
    <w:rsid w:val="000003BE"/>
    <w:rsid w:val="00010301"/>
    <w:rsid w:val="000209FB"/>
    <w:rsid w:val="00035881"/>
    <w:rsid w:val="00063BF3"/>
    <w:rsid w:val="00063DD2"/>
    <w:rsid w:val="00072038"/>
    <w:rsid w:val="000929BB"/>
    <w:rsid w:val="000C7640"/>
    <w:rsid w:val="000E53CE"/>
    <w:rsid w:val="0011782D"/>
    <w:rsid w:val="00142F53"/>
    <w:rsid w:val="00144ACC"/>
    <w:rsid w:val="00145271"/>
    <w:rsid w:val="0015621E"/>
    <w:rsid w:val="00183351"/>
    <w:rsid w:val="00192C40"/>
    <w:rsid w:val="001A2B76"/>
    <w:rsid w:val="001C32D8"/>
    <w:rsid w:val="001F28BC"/>
    <w:rsid w:val="00207208"/>
    <w:rsid w:val="0021369B"/>
    <w:rsid w:val="00216072"/>
    <w:rsid w:val="00227D61"/>
    <w:rsid w:val="00236055"/>
    <w:rsid w:val="0024118E"/>
    <w:rsid w:val="002462C0"/>
    <w:rsid w:val="00252270"/>
    <w:rsid w:val="002770D1"/>
    <w:rsid w:val="00287FC2"/>
    <w:rsid w:val="002E467B"/>
    <w:rsid w:val="00342E5F"/>
    <w:rsid w:val="00354CDD"/>
    <w:rsid w:val="003706AE"/>
    <w:rsid w:val="003841BB"/>
    <w:rsid w:val="0038564D"/>
    <w:rsid w:val="003932B7"/>
    <w:rsid w:val="003959D4"/>
    <w:rsid w:val="003B6D18"/>
    <w:rsid w:val="003D3578"/>
    <w:rsid w:val="003E4E2E"/>
    <w:rsid w:val="00414D74"/>
    <w:rsid w:val="00420D41"/>
    <w:rsid w:val="00430505"/>
    <w:rsid w:val="0043665F"/>
    <w:rsid w:val="00442191"/>
    <w:rsid w:val="00454D36"/>
    <w:rsid w:val="00470A1E"/>
    <w:rsid w:val="0047309C"/>
    <w:rsid w:val="00481664"/>
    <w:rsid w:val="00484E52"/>
    <w:rsid w:val="004B53D4"/>
    <w:rsid w:val="004C3A30"/>
    <w:rsid w:val="004C54F8"/>
    <w:rsid w:val="004E6A95"/>
    <w:rsid w:val="004F050B"/>
    <w:rsid w:val="00516F85"/>
    <w:rsid w:val="00522A1F"/>
    <w:rsid w:val="00535646"/>
    <w:rsid w:val="005445E3"/>
    <w:rsid w:val="00560AA3"/>
    <w:rsid w:val="005A3789"/>
    <w:rsid w:val="006152D3"/>
    <w:rsid w:val="00624751"/>
    <w:rsid w:val="006619EF"/>
    <w:rsid w:val="00677D43"/>
    <w:rsid w:val="006854DE"/>
    <w:rsid w:val="006864DF"/>
    <w:rsid w:val="00690078"/>
    <w:rsid w:val="006B0045"/>
    <w:rsid w:val="006B0C53"/>
    <w:rsid w:val="006D5CD0"/>
    <w:rsid w:val="006E5816"/>
    <w:rsid w:val="00700101"/>
    <w:rsid w:val="007041A6"/>
    <w:rsid w:val="00726A80"/>
    <w:rsid w:val="007459B0"/>
    <w:rsid w:val="00755E67"/>
    <w:rsid w:val="00763A6E"/>
    <w:rsid w:val="0077313A"/>
    <w:rsid w:val="00793887"/>
    <w:rsid w:val="007945A7"/>
    <w:rsid w:val="007B06D8"/>
    <w:rsid w:val="007E52C8"/>
    <w:rsid w:val="007E7920"/>
    <w:rsid w:val="00800733"/>
    <w:rsid w:val="008036BF"/>
    <w:rsid w:val="0080496C"/>
    <w:rsid w:val="00805A89"/>
    <w:rsid w:val="0080740B"/>
    <w:rsid w:val="008168AF"/>
    <w:rsid w:val="00822956"/>
    <w:rsid w:val="008259BD"/>
    <w:rsid w:val="00852BE5"/>
    <w:rsid w:val="0085406D"/>
    <w:rsid w:val="008731E2"/>
    <w:rsid w:val="00886756"/>
    <w:rsid w:val="008954D9"/>
    <w:rsid w:val="00895F4A"/>
    <w:rsid w:val="008964DD"/>
    <w:rsid w:val="008D376C"/>
    <w:rsid w:val="008D63A6"/>
    <w:rsid w:val="008E1D6F"/>
    <w:rsid w:val="00930EED"/>
    <w:rsid w:val="00934576"/>
    <w:rsid w:val="009669FE"/>
    <w:rsid w:val="0097746C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673F8"/>
    <w:rsid w:val="00A7688C"/>
    <w:rsid w:val="00A76F16"/>
    <w:rsid w:val="00AB5B47"/>
    <w:rsid w:val="00AC4E4B"/>
    <w:rsid w:val="00AD3FC5"/>
    <w:rsid w:val="00AE3175"/>
    <w:rsid w:val="00B058CD"/>
    <w:rsid w:val="00B15A69"/>
    <w:rsid w:val="00B2335D"/>
    <w:rsid w:val="00B5477C"/>
    <w:rsid w:val="00B6575E"/>
    <w:rsid w:val="00B73116"/>
    <w:rsid w:val="00B8187C"/>
    <w:rsid w:val="00B83D82"/>
    <w:rsid w:val="00B85A69"/>
    <w:rsid w:val="00BB4D08"/>
    <w:rsid w:val="00BD7911"/>
    <w:rsid w:val="00BE1F64"/>
    <w:rsid w:val="00BE3352"/>
    <w:rsid w:val="00C013A7"/>
    <w:rsid w:val="00C45DDB"/>
    <w:rsid w:val="00C637FE"/>
    <w:rsid w:val="00C7494F"/>
    <w:rsid w:val="00C76D70"/>
    <w:rsid w:val="00C84AED"/>
    <w:rsid w:val="00CB2E0A"/>
    <w:rsid w:val="00D17653"/>
    <w:rsid w:val="00D24302"/>
    <w:rsid w:val="00D313CC"/>
    <w:rsid w:val="00D333C5"/>
    <w:rsid w:val="00D45BE0"/>
    <w:rsid w:val="00D51F9B"/>
    <w:rsid w:val="00D947C1"/>
    <w:rsid w:val="00D976F0"/>
    <w:rsid w:val="00DB0A69"/>
    <w:rsid w:val="00E35A68"/>
    <w:rsid w:val="00E3704F"/>
    <w:rsid w:val="00E64F20"/>
    <w:rsid w:val="00E72690"/>
    <w:rsid w:val="00EA5F1A"/>
    <w:rsid w:val="00EB65E2"/>
    <w:rsid w:val="00EC5E36"/>
    <w:rsid w:val="00ED40EF"/>
    <w:rsid w:val="00EE47AD"/>
    <w:rsid w:val="00EE7B7B"/>
    <w:rsid w:val="00EF4956"/>
    <w:rsid w:val="00F011AB"/>
    <w:rsid w:val="00F1277C"/>
    <w:rsid w:val="00F33F0A"/>
    <w:rsid w:val="00F474BB"/>
    <w:rsid w:val="00F5072C"/>
    <w:rsid w:val="00F643BC"/>
    <w:rsid w:val="00F72AB4"/>
    <w:rsid w:val="00F75341"/>
    <w:rsid w:val="00F8662F"/>
    <w:rsid w:val="00FA0468"/>
    <w:rsid w:val="00FC452C"/>
    <w:rsid w:val="00FD381C"/>
    <w:rsid w:val="00FE6682"/>
    <w:rsid w:val="00FF3FFF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468287-10CA-4F65-BA49-E3102A1A1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Heading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1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83D82"/>
    <w:pPr>
      <w:jc w:val="center"/>
    </w:pPr>
    <w:rPr>
      <w:b/>
    </w:rPr>
  </w:style>
  <w:style w:type="paragraph" w:styleId="BodyText">
    <w:name w:val="Body Text"/>
    <w:basedOn w:val="Normal"/>
    <w:semiHidden/>
    <w:rsid w:val="00B83D82"/>
    <w:pPr>
      <w:jc w:val="both"/>
    </w:pPr>
  </w:style>
  <w:style w:type="paragraph" w:styleId="Header">
    <w:name w:val="header"/>
    <w:basedOn w:val="Normal"/>
    <w:link w:val="HeaderCha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DefaultParagraphFont"/>
    <w:rsid w:val="00B83D82"/>
    <w:rPr>
      <w:color w:val="0000FF"/>
      <w:u w:val="single"/>
    </w:rPr>
  </w:style>
  <w:style w:type="paragraph" w:styleId="FootnoteText">
    <w:name w:val="footnote text"/>
    <w:basedOn w:val="Normal"/>
    <w:semiHidden/>
    <w:rsid w:val="00B83D82"/>
  </w:style>
  <w:style w:type="character" w:styleId="FootnoteReference">
    <w:name w:val="footnote reference"/>
    <w:basedOn w:val="DefaultParagraphFont"/>
    <w:semiHidden/>
    <w:rsid w:val="00B83D82"/>
    <w:rPr>
      <w:vertAlign w:val="superscript"/>
    </w:rPr>
  </w:style>
  <w:style w:type="paragraph" w:styleId="Body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BodyTextInden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Strong">
    <w:name w:val="Strong"/>
    <w:basedOn w:val="DefaultParagraphFont"/>
    <w:qFormat/>
    <w:rsid w:val="00B83D82"/>
    <w:rPr>
      <w:b/>
      <w:bCs/>
    </w:rPr>
  </w:style>
  <w:style w:type="character" w:styleId="Emphasis">
    <w:name w:val="Emphasis"/>
    <w:basedOn w:val="DefaultParagraphFont"/>
    <w:qFormat/>
    <w:rsid w:val="00B83D82"/>
    <w:rPr>
      <w:i/>
      <w:iCs/>
    </w:rPr>
  </w:style>
  <w:style w:type="character" w:customStyle="1" w:styleId="HeaderChar">
    <w:name w:val="Header Char"/>
    <w:basedOn w:val="DefaultParagraphFont"/>
    <w:link w:val="Header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Heading4Char1">
    <w:name w:val="Heading 4 Char1"/>
    <w:basedOn w:val="DefaultParagraphFont"/>
    <w:link w:val="Heading4"/>
    <w:rsid w:val="00C76D70"/>
    <w:rPr>
      <w:rFonts w:ascii="Arial" w:hAnsi="Arial" w:cs="Arial"/>
      <w:b/>
      <w:sz w:val="22"/>
      <w:szCs w:val="24"/>
    </w:rPr>
  </w:style>
  <w:style w:type="paragraph" w:styleId="ListParagraph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elix.ezaru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12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2295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27</cp:revision>
  <cp:lastPrinted>2010-05-28T08:33:00Z</cp:lastPrinted>
  <dcterms:created xsi:type="dcterms:W3CDTF">2015-01-12T10:15:00Z</dcterms:created>
  <dcterms:modified xsi:type="dcterms:W3CDTF">2015-04-20T08:32:00Z</dcterms:modified>
</cp:coreProperties>
</file>